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Stoke-on-Trent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Stoke-on-Trent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Stoke-on-Trent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Stoke-on-Trent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Stoke-on-Trent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Stoke-on-Trent North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67.5% </w:t>
      </w:r>
      <w:r w:rsidRPr="004747BF">
        <w:rPr>
          <w:rFonts w:ascii="Libre Franklin Light" w:eastAsia="Times New Roman" w:hAnsi="Libre Franklin Light" w:cs="Calibri Light"/>
        </w:rPr>
        <w:t xml:space="preserve">of those respondents classified as PGSI 8+ in Stoke-on-Trent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Stoke-on-Trent North is estimated to be </w:t>
      </w:r>
      <w:r w:rsidRPr="00773DF7">
        <w:rPr>
          <w:rFonts w:ascii="Libre Franklin Light" w:eastAsia="Times New Roman" w:hAnsi="Libre Franklin Light" w:cs="Calibri Light"/>
          <w:b/>
          <w:bCs/>
          <w:color w:val="C45911" w:themeColor="accent2" w:themeShade="BF"/>
        </w:rPr>
        <w:t xml:space="preserve">£2,380,147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Stoke-on-Trent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Stoke-on-Trent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Stoke-on-Trent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oke-on-Trent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Stoke-on-Trent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oke-on-Trent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Stoke-on-Trent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oke-on-Trent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Stoke-on-Trent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Stoke-on-Trent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Stoke-on-Trent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Stoke-on-Trent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Stoke-on-Trent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Stoke-on-Trent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£2,380,147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Stoke-on-Trent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£38,769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£801,758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£57,435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£16,154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£29,615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£1,436,416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£2,380,147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Stoke-on-Trent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Stoke-on-Trent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Stoke-on-Trent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Stoke-on-Trent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Stoke-on-Trent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Stoke-on-Trent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Stoke-on-Trent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Stoke-on-Trent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950A88-3C65-439D-8FED-42A9D098AC7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